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81397" w14:textId="77777777" w:rsidR="00D5137A" w:rsidRDefault="00D5137A" w:rsidP="00D5137A">
      <w:r>
        <w:rPr>
          <w:u w:val="single"/>
        </w:rPr>
        <w:t>James WARMINGHAM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14:paraId="740449F0" w14:textId="77777777" w:rsidR="00D5137A" w:rsidRDefault="00D5137A" w:rsidP="00D5137A">
      <w:r>
        <w:t>of Chester. Goldsmith.</w:t>
      </w:r>
    </w:p>
    <w:p w14:paraId="63958455" w14:textId="77777777" w:rsidR="00D5137A" w:rsidRDefault="00D5137A" w:rsidP="00D5137A"/>
    <w:p w14:paraId="7A028C5D" w14:textId="77777777" w:rsidR="00D5137A" w:rsidRDefault="00D5137A" w:rsidP="00D5137A"/>
    <w:p w14:paraId="4ECFC3AB" w14:textId="77777777" w:rsidR="00D5137A" w:rsidRDefault="00D5137A" w:rsidP="00D5137A">
      <w:r>
        <w:t xml:space="preserve">    ca.</w:t>
      </w:r>
      <w:r>
        <w:tab/>
        <w:t>1480</w:t>
      </w:r>
      <w:r>
        <w:tab/>
        <w:t>He was charged with a felony.</w:t>
      </w:r>
    </w:p>
    <w:p w14:paraId="139268F1" w14:textId="77777777" w:rsidR="00D5137A" w:rsidRDefault="00D5137A" w:rsidP="00D5137A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2D095A7" w14:textId="77777777" w:rsidR="00D5137A" w:rsidRDefault="00D5137A" w:rsidP="00D5137A">
      <w:pPr>
        <w:ind w:left="720" w:firstLine="720"/>
      </w:pPr>
      <w:r>
        <w:t>pub. The Cheshire Community Council, 1971, p.108)</w:t>
      </w:r>
    </w:p>
    <w:p w14:paraId="470A1909" w14:textId="77777777" w:rsidR="00D5137A" w:rsidRDefault="00D5137A" w:rsidP="00D5137A"/>
    <w:p w14:paraId="696F415D" w14:textId="77777777" w:rsidR="00D5137A" w:rsidRDefault="00D5137A" w:rsidP="00D5137A"/>
    <w:p w14:paraId="6C2B777B" w14:textId="77777777" w:rsidR="00D5137A" w:rsidRDefault="00D5137A" w:rsidP="00D5137A">
      <w:r>
        <w:t>26 September 2023</w:t>
      </w:r>
    </w:p>
    <w:p w14:paraId="67A9C6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BABC" w14:textId="77777777" w:rsidR="00D5137A" w:rsidRDefault="00D5137A" w:rsidP="009139A6">
      <w:r>
        <w:separator/>
      </w:r>
    </w:p>
  </w:endnote>
  <w:endnote w:type="continuationSeparator" w:id="0">
    <w:p w14:paraId="37D2B65B" w14:textId="77777777" w:rsidR="00D5137A" w:rsidRDefault="00D513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A6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6E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9D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21C3" w14:textId="77777777" w:rsidR="00D5137A" w:rsidRDefault="00D5137A" w:rsidP="009139A6">
      <w:r>
        <w:separator/>
      </w:r>
    </w:p>
  </w:footnote>
  <w:footnote w:type="continuationSeparator" w:id="0">
    <w:p w14:paraId="2D87803C" w14:textId="77777777" w:rsidR="00D5137A" w:rsidRDefault="00D513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D2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EF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4D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137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C4A5C"/>
  <w15:chartTrackingRefBased/>
  <w15:docId w15:val="{01113E0C-BCB1-47EE-888C-0D07BA87E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3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2024-01-10T21:22:00Z</dcterms:created>
  <dcterms:modified xsi:type="dcterms:W3CDTF">2024-01-10T21:22:00Z</dcterms:modified>
</cp:coreProperties>
</file>